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E00B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E00B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E00B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E00B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E00B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E00B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sdt>
              <w:sdtPr>
                <w:rPr>
                  <w:lang w:eastAsia="en-GB"/>
                </w:rPr>
                <w:id w:val="1693032537"/>
                <w:placeholder>
                  <w:docPart w:val="59B4684DB6FF4F5FBF693F73083D0333"/>
                </w:placeholder>
              </w:sdtPr>
              <w:sdtEndPr>
                <w:rPr>
                  <w:lang w:val="fr-BE"/>
                </w:rPr>
              </w:sdtEndPr>
              <w:sdtContent>
                <w:tc>
                  <w:tcPr>
                    <w:tcW w:w="5491" w:type="dxa"/>
                  </w:tcPr>
                  <w:p w14:paraId="163192D7" w14:textId="5695248A" w:rsidR="00546DB1" w:rsidRPr="00546DB1" w:rsidRDefault="00C161E1" w:rsidP="009F1B98">
                    <w:pPr>
                      <w:pStyle w:val="NumPar1"/>
                      <w:rPr>
                        <w:lang w:val="en-IE" w:eastAsia="en-GB"/>
                      </w:rPr>
                    </w:pPr>
                    <w:r>
                      <w:rPr>
                        <w:lang w:val="fr-BE" w:eastAsia="en-GB"/>
                      </w:rPr>
                      <w:t>SANTE – G – 4</w:t>
                    </w:r>
                  </w:p>
                </w:tc>
              </w:sdtContent>
            </w:sdt>
          </w:sdtContent>
        </w:sdt>
      </w:tr>
      <w:tr w:rsidR="00546DB1" w:rsidRPr="009D04AD"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B4A1FCD" w:rsidR="00546DB1" w:rsidRPr="003B2E38" w:rsidRDefault="00FC0876" w:rsidP="00AB56F9">
                <w:pPr>
                  <w:tabs>
                    <w:tab w:val="left" w:pos="426"/>
                  </w:tabs>
                  <w:spacing w:before="120"/>
                  <w:rPr>
                    <w:bCs/>
                    <w:lang w:val="en-IE" w:eastAsia="en-GB"/>
                  </w:rPr>
                </w:pPr>
                <w:r w:rsidRPr="00FC0876">
                  <w:rPr>
                    <w:bCs/>
                    <w:lang w:eastAsia="en-GB"/>
                  </w:rPr>
                  <w:t>372073</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73B5259" w:rsidR="00546DB1" w:rsidRPr="00F66922" w:rsidRDefault="00BC52FB" w:rsidP="00AB56F9">
                <w:pPr>
                  <w:tabs>
                    <w:tab w:val="left" w:pos="426"/>
                  </w:tabs>
                  <w:spacing w:before="120"/>
                  <w:rPr>
                    <w:bCs/>
                    <w:lang w:eastAsia="en-GB"/>
                  </w:rPr>
                </w:pPr>
                <w:r>
                  <w:rPr>
                    <w:bCs/>
                    <w:lang w:eastAsia="en-GB"/>
                  </w:rPr>
                  <w:t>Bruno SAIMOUR</w:t>
                </w:r>
              </w:p>
            </w:sdtContent>
          </w:sdt>
          <w:p w14:paraId="227D6F6E" w14:textId="1A26194B" w:rsidR="00546DB1" w:rsidRPr="009F216F" w:rsidRDefault="00AE00B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BC52FB">
                  <w:rPr>
                    <w:bCs/>
                    <w:lang w:eastAsia="en-GB"/>
                  </w:rPr>
                  <w:t>4</w:t>
                </w:r>
                <w:r w:rsidR="00546DB1" w:rsidRPr="00546DB1">
                  <w:rPr>
                    <w:bCs/>
                    <w:lang w:eastAsia="en-GB"/>
                  </w:rPr>
                  <w:t>…</w:t>
                </w:r>
              </w:sdtContent>
            </w:sdt>
            <w:r w:rsidR="00546DB1" w:rsidRPr="00546DB1">
              <w:rPr>
                <w:bCs/>
                <w:lang w:eastAsia="en-GB"/>
              </w:rPr>
              <w:t xml:space="preserve"> </w:t>
            </w:r>
            <w:r w:rsidR="00A55AA2">
              <w:rPr>
                <w:bCs/>
                <w:lang w:eastAsia="en-GB"/>
              </w:rPr>
              <w:t>Viertel</w:t>
            </w:r>
            <w:r w:rsidR="00546DB1" w:rsidRPr="009F216F">
              <w:rPr>
                <w:bCs/>
                <w:lang w:eastAsia="en-GB"/>
              </w:rPr>
              <w:t xml:space="preserve"> </w:t>
            </w:r>
            <w:sdt>
              <w:sdtPr>
                <w:rPr>
                  <w:bCs/>
                  <w:lang w:eastAsia="en-GB"/>
                </w:rPr>
                <w:id w:val="1463159910"/>
                <w:placeholder>
                  <w:docPart w:val="DefaultPlaceholder_-1854013440"/>
                </w:placeholder>
              </w:sdtPr>
              <w:sdtEndPr/>
              <w:sdtContent>
                <w:r w:rsidR="003B2E38" w:rsidRPr="009321C6">
                  <w:rPr>
                    <w:bCs/>
                    <w:lang w:eastAsia="en-GB"/>
                  </w:rPr>
                  <w:t>202</w:t>
                </w:r>
                <w:r w:rsidR="009F1B98">
                  <w:rPr>
                    <w:bCs/>
                    <w:lang w:eastAsia="en-GB"/>
                  </w:rPr>
                  <w:t>5</w:t>
                </w:r>
              </w:sdtContent>
            </w:sdt>
          </w:p>
          <w:p w14:paraId="4128A55A" w14:textId="1990EB3E" w:rsidR="00546DB1" w:rsidRPr="00546DB1" w:rsidRDefault="00AE00B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C52FB">
                  <w:rPr>
                    <w:bCs/>
                    <w:lang w:eastAsia="en-GB"/>
                  </w:rPr>
                  <w:t>1</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C52F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9451FFE"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AF65A5A"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AE00B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E00B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E00B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C8A7AA7"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21FB354F" w:rsidR="002C5752" w:rsidRPr="0007110E" w:rsidRDefault="00C27C81" w:rsidP="000675FD">
            <w:pPr>
              <w:tabs>
                <w:tab w:val="left" w:pos="426"/>
              </w:tabs>
              <w:spacing w:before="180"/>
              <w:rPr>
                <w:bCs/>
                <w:lang w:val="en-IE" w:eastAsia="en-GB"/>
              </w:rPr>
            </w:pPr>
            <w:r>
              <w:t>Bewerbungsschluss:</w:t>
            </w:r>
            <w:r w:rsidR="00404DB1">
              <w:t xml:space="preserve"> 25/06/2025</w:t>
            </w:r>
          </w:p>
        </w:tc>
        <w:tc>
          <w:tcPr>
            <w:tcW w:w="5491" w:type="dxa"/>
          </w:tcPr>
          <w:p w14:paraId="1CC7C8D1" w14:textId="412770D5" w:rsidR="002C5752" w:rsidRPr="0007110E" w:rsidRDefault="002C5752" w:rsidP="000675FD">
            <w:pPr>
              <w:tabs>
                <w:tab w:val="left" w:pos="426"/>
              </w:tabs>
              <w:spacing w:before="120" w:after="120"/>
              <w:rPr>
                <w:bCs/>
                <w:lang w:val="en-IE"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46524185"/>
            <w:placeholder>
              <w:docPart w:val="1E98821D332F4A4CAF929204555D2E6F"/>
            </w:placeholder>
          </w:sdtPr>
          <w:sdtEndPr/>
          <w:sdtContent>
            <w:p w14:paraId="4C204F57" w14:textId="5DCE352D" w:rsidR="00BC52FB" w:rsidRPr="009D04AD" w:rsidRDefault="00BC52FB" w:rsidP="00BC52FB">
              <w:pPr>
                <w:rPr>
                  <w:lang w:eastAsia="en-GB"/>
                </w:rPr>
              </w:pPr>
              <w:r w:rsidRPr="009D04AD">
                <w:rPr>
                  <w:rFonts w:eastAsia="Calibri"/>
                  <w:szCs w:val="24"/>
                  <w:lang w:eastAsia="en-US"/>
                </w:rPr>
                <w:t xml:space="preserve">Wir sind für die Verordnung über amtliche Kontrollen (Verordnung (EU) 2017/625), das TRACES-System, die Einfuhrkontrollen und die Umsetzung des Windsor-Rahmens </w:t>
              </w:r>
              <w:r w:rsidRPr="009D04AD">
                <w:rPr>
                  <w:rFonts w:eastAsia="Calibri"/>
                  <w:szCs w:val="24"/>
                  <w:lang w:eastAsia="en-US"/>
                </w:rPr>
                <w:lastRenderedPageBreak/>
                <w:t>(Protokoll zu Irland/Nordirland) zuständig. Für letztere</w:t>
              </w:r>
              <w:r w:rsidR="00F66922" w:rsidRPr="009D04AD">
                <w:rPr>
                  <w:rFonts w:eastAsia="Calibri"/>
                  <w:szCs w:val="24"/>
                  <w:lang w:eastAsia="en-US"/>
                </w:rPr>
                <w:t>s</w:t>
              </w:r>
              <w:r w:rsidRPr="009D04AD">
                <w:rPr>
                  <w:rFonts w:eastAsia="Calibri"/>
                  <w:szCs w:val="24"/>
                  <w:lang w:eastAsia="en-US"/>
                </w:rPr>
                <w:t xml:space="preserve"> </w:t>
              </w:r>
              <w:r w:rsidR="00F66922" w:rsidRPr="009D04AD">
                <w:rPr>
                  <w:rFonts w:eastAsia="Calibri"/>
                  <w:szCs w:val="24"/>
                  <w:lang w:eastAsia="en-US"/>
                </w:rPr>
                <w:t xml:space="preserve">sind </w:t>
              </w:r>
              <w:r w:rsidRPr="009D04AD">
                <w:rPr>
                  <w:rFonts w:eastAsia="Calibri"/>
                  <w:szCs w:val="24"/>
                  <w:lang w:eastAsia="en-US"/>
                </w:rPr>
                <w:t xml:space="preserve">einige unserer Kolleginnen und Kollegen </w:t>
              </w:r>
              <w:r w:rsidR="00F66922" w:rsidRPr="009D04AD">
                <w:rPr>
                  <w:rFonts w:eastAsia="Calibri"/>
                  <w:szCs w:val="24"/>
                  <w:lang w:eastAsia="en-US"/>
                </w:rPr>
                <w:t xml:space="preserve">in </w:t>
              </w:r>
              <w:r w:rsidRPr="009D04AD">
                <w:rPr>
                  <w:rFonts w:eastAsia="Calibri"/>
                  <w:szCs w:val="24"/>
                  <w:lang w:eastAsia="en-US"/>
                </w:rPr>
                <w:t>Nordirland</w:t>
              </w:r>
              <w:r w:rsidR="00F66922" w:rsidRPr="009D04AD">
                <w:rPr>
                  <w:rFonts w:eastAsia="Calibri"/>
                  <w:szCs w:val="24"/>
                  <w:lang w:eastAsia="en-US"/>
                </w:rPr>
                <w:t xml:space="preserve"> im Einsatz</w:t>
              </w:r>
              <w:r w:rsidRPr="009D04AD">
                <w:rPr>
                  <w:rFonts w:eastAsia="Calibri"/>
                  <w:szCs w:val="24"/>
                  <w:lang w:eastAsia="en-US"/>
                </w:rPr>
                <w:t>.</w:t>
              </w:r>
            </w:p>
          </w:sdtContent>
        </w:sdt>
        <w:p w14:paraId="76DD1EEA" w14:textId="0E908849" w:rsidR="00803007" w:rsidRPr="009D04AD" w:rsidRDefault="00AE00B9" w:rsidP="00803007">
          <w:pPr>
            <w:rPr>
              <w:lang w:val="en-US" w:eastAsia="en-GB"/>
            </w:rPr>
          </w:pPr>
        </w:p>
      </w:sdtContent>
    </w:sdt>
    <w:p w14:paraId="3862387A" w14:textId="77777777" w:rsidR="00803007" w:rsidRPr="009D04AD" w:rsidRDefault="00803007" w:rsidP="00803007">
      <w:pPr>
        <w:pStyle w:val="ListNumber"/>
        <w:numPr>
          <w:ilvl w:val="0"/>
          <w:numId w:val="0"/>
        </w:numPr>
        <w:ind w:left="709" w:hanging="709"/>
        <w:rPr>
          <w:b/>
          <w:bCs/>
          <w:lang w:val="en-IE" w:eastAsia="en-GB"/>
        </w:rPr>
      </w:pPr>
    </w:p>
    <w:p w14:paraId="046800D0" w14:textId="24F3CD48" w:rsidR="007C07D8" w:rsidRPr="009D04AD" w:rsidRDefault="00803007" w:rsidP="00803007">
      <w:pPr>
        <w:pStyle w:val="ListNumber"/>
        <w:numPr>
          <w:ilvl w:val="0"/>
          <w:numId w:val="0"/>
        </w:numPr>
        <w:ind w:left="709" w:hanging="709"/>
        <w:rPr>
          <w:lang w:eastAsia="en-GB"/>
        </w:rPr>
      </w:pPr>
      <w:r w:rsidRPr="009D04AD">
        <w:rPr>
          <w:b/>
          <w:bCs/>
          <w:lang w:eastAsia="en-GB"/>
        </w:rPr>
        <w:t>Stellenprofil</w:t>
      </w:r>
      <w:r w:rsidR="007C07D8" w:rsidRPr="009D04AD">
        <w:rPr>
          <w:b/>
          <w:bCs/>
          <w:lang w:eastAsia="en-GB"/>
        </w:rPr>
        <w:t xml:space="preserve"> (wir schlagen vor)</w:t>
      </w:r>
    </w:p>
    <w:sdt>
      <w:sdtPr>
        <w:rPr>
          <w:rFonts w:eastAsia="Times New Roman"/>
          <w:sz w:val="24"/>
          <w:szCs w:val="24"/>
          <w:lang w:val="de-DE"/>
        </w:rPr>
        <w:id w:val="-723136291"/>
        <w:placeholder>
          <w:docPart w:val="2D9A90DC0280475D996998F2F9FD95D5"/>
        </w:placeholder>
      </w:sdtPr>
      <w:sdtEndPr/>
      <w:sdtContent>
        <w:sdt>
          <w:sdtPr>
            <w:rPr>
              <w:rFonts w:eastAsia="Times New Roman"/>
              <w:sz w:val="24"/>
              <w:szCs w:val="24"/>
              <w:lang w:val="de-DE"/>
            </w:rPr>
            <w:id w:val="-1612498786"/>
            <w:placeholder>
              <w:docPart w:val="E7EEFC79D12B4C5D9D037709445C1C1E"/>
            </w:placeholder>
          </w:sdtPr>
          <w:sdtEndPr/>
          <w:sdtContent>
            <w:p w14:paraId="2D445AAD" w14:textId="2BE1A669" w:rsidR="0012541D" w:rsidRPr="009D04AD" w:rsidRDefault="0012541D" w:rsidP="0012541D">
              <w:pPr>
                <w:pStyle w:val="P68B1DB1-Normal7"/>
                <w:spacing w:after="0" w:line="240" w:lineRule="auto"/>
                <w:jc w:val="both"/>
              </w:pPr>
              <w:r w:rsidRPr="4AF1E8B7">
                <w:rPr>
                  <w:lang w:val="de-DE"/>
                </w:rPr>
                <w:t xml:space="preserve">Wir suchen Bewerber im Bereich  </w:t>
              </w:r>
              <w:r w:rsidR="00E858BD" w:rsidRPr="4AF1E8B7">
                <w:rPr>
                  <w:lang w:val="de-DE"/>
                </w:rPr>
                <w:t xml:space="preserve">BEOBACHTUNG UND ÜBERWACHUNG </w:t>
              </w:r>
              <w:r w:rsidR="00F66922" w:rsidRPr="4AF1E8B7">
                <w:rPr>
                  <w:lang w:val="de-DE"/>
                </w:rPr>
                <w:t xml:space="preserve">von </w:t>
              </w:r>
              <w:r w:rsidRPr="4AF1E8B7">
                <w:rPr>
                  <w:lang w:val="de-DE"/>
                </w:rPr>
                <w:t>amtlichen Kontrollen der öffentlichen, tierischen und pflanzlichen Gesundheit im Zusammenhang mit der Umsetzung des Windsor-Rahmens als neues Vorgehen in Bezug auf das Protokoll zu Irland/Nordirland (im Folgenden „Protokoll“).</w:t>
              </w:r>
            </w:p>
            <w:p w14:paraId="32575925" w14:textId="77777777" w:rsidR="0012541D" w:rsidRPr="009D04AD" w:rsidRDefault="0012541D" w:rsidP="0012541D">
              <w:pPr>
                <w:spacing w:after="0"/>
                <w:rPr>
                  <w:rFonts w:eastAsiaTheme="minorHAnsi"/>
                  <w:sz w:val="22"/>
                  <w:lang w:val="de"/>
                </w:rPr>
              </w:pPr>
            </w:p>
            <w:p w14:paraId="5C03A00E" w14:textId="0AB9DC58" w:rsidR="0012541D" w:rsidRPr="009D04AD" w:rsidRDefault="0012541D" w:rsidP="0012541D">
              <w:pPr>
                <w:pStyle w:val="P68B1DB1-Normal7"/>
                <w:spacing w:after="0" w:line="240" w:lineRule="auto"/>
                <w:jc w:val="both"/>
              </w:pPr>
              <w:r w:rsidRPr="009D04AD">
                <w:t xml:space="preserve">Gemäß Artikel 12 Absatz 2 des Protokolls haben Vertreter der Union das Recht, bei allen Tätigkeiten der zuständigen Behörden des Vereinigten Königreichs (VK) im Zusammenhang mit der </w:t>
              </w:r>
              <w:r w:rsidR="00F66922" w:rsidRPr="009D04AD">
                <w:t xml:space="preserve">Umsetzung </w:t>
              </w:r>
              <w:r w:rsidRPr="009D04AD">
                <w:t xml:space="preserve">des durch das Protokoll anwendbaren Unionsrechts anwesend zu sein. Diese Tätigkeiten umfassen alle amtlichen Kontrollen und sonstigen amtlichen Tätigkeiten, die in Nordirland durchgeführt werden, um die Anwendung des Lebens- und Futtermittelrechts und der Vorschriften über Tiergesundheit und Tierschutz, Pflanzengesundheit und Pflanzenschutzmittel gemäß den Bestimmungen der Verordnung (EU) 2017/625 des Europäischen Parlaments und des Rates sicherzustellen. Dazu gehören insbesondere auch die amtlichen Kontrollen, die an den Grenzkontrollstellen in den Häfen und Flughäfen Nordirlands durchgeführt werden. </w:t>
              </w:r>
            </w:p>
            <w:p w14:paraId="12201B18" w14:textId="789AF0D2" w:rsidR="0012541D" w:rsidRPr="009D04AD" w:rsidRDefault="0012541D" w:rsidP="0012541D">
              <w:pPr>
                <w:pStyle w:val="P68B1DB1-Normal7"/>
                <w:spacing w:after="0" w:line="240" w:lineRule="auto"/>
                <w:jc w:val="both"/>
              </w:pPr>
              <w:r w:rsidRPr="009D04AD">
                <w:t xml:space="preserve">Die Teammitglieder erfüllen ihre Aufgaben </w:t>
              </w:r>
              <w:r w:rsidR="00F66922" w:rsidRPr="009D04AD">
                <w:t xml:space="preserve">im </w:t>
              </w:r>
              <w:r w:rsidR="001408D7" w:rsidRPr="009D04AD">
                <w:t>E</w:t>
              </w:r>
              <w:r w:rsidR="00F66922" w:rsidRPr="009D04AD">
                <w:t xml:space="preserve">insatz </w:t>
              </w:r>
              <w:r w:rsidR="001408D7" w:rsidRPr="009D04AD">
                <w:t xml:space="preserve">in Nordirland </w:t>
              </w:r>
              <w:r w:rsidRPr="009D04AD">
                <w:t>und arbeiten erforderlichenfalls in 24-Stunden-Dienstschichten und an Wochenenden.</w:t>
              </w:r>
            </w:p>
            <w:p w14:paraId="74BC31AC" w14:textId="77777777" w:rsidR="0012541D" w:rsidRPr="009D04AD" w:rsidRDefault="00AE00B9" w:rsidP="0012541D">
              <w:pPr>
                <w:rPr>
                  <w:rFonts w:eastAsiaTheme="minorHAnsi"/>
                  <w:sz w:val="22"/>
                  <w:lang w:val="de"/>
                </w:rPr>
              </w:pPr>
            </w:p>
          </w:sdtContent>
        </w:sdt>
        <w:p w14:paraId="627C1091" w14:textId="77777777" w:rsidR="001408D7" w:rsidRPr="009D04AD" w:rsidRDefault="001408D7" w:rsidP="00E858BD">
          <w:pPr>
            <w:spacing w:after="120"/>
            <w:rPr>
              <w:rFonts w:eastAsiaTheme="minorHAnsi"/>
              <w:sz w:val="22"/>
              <w:lang w:val="de"/>
            </w:rPr>
          </w:pPr>
          <w:r w:rsidRPr="009D04AD">
            <w:rPr>
              <w:rFonts w:eastAsiaTheme="minorHAnsi"/>
              <w:sz w:val="22"/>
              <w:lang w:val="de"/>
            </w:rPr>
            <w:t xml:space="preserve">Von dem Bewerber/der Bewerberin werden folgende Aufgaben erwartet: </w:t>
          </w:r>
        </w:p>
        <w:p w14:paraId="75E0969A" w14:textId="4FB11E71" w:rsidR="001408D7" w:rsidRPr="009D04AD" w:rsidRDefault="001408D7" w:rsidP="00E858BD">
          <w:pPr>
            <w:spacing w:after="120"/>
            <w:rPr>
              <w:rFonts w:eastAsiaTheme="minorHAnsi"/>
              <w:sz w:val="22"/>
              <w:lang w:val="de"/>
            </w:rPr>
          </w:pPr>
          <w:r w:rsidRPr="009D04AD">
            <w:rPr>
              <w:rFonts w:eastAsiaTheme="minorHAnsi"/>
              <w:sz w:val="22"/>
              <w:lang w:val="de"/>
            </w:rPr>
            <w:t xml:space="preserve">- tägliche Arbeit in den Grenzkontrollstellen Nordirlands, um die zuständigen Behörden des Vereinigten Königreichs bei ihren amtlichen Kontrollen von Tier- und Warensendungen aus anderen Teilen des Vereinigten Königreichs und aus anderen Nicht-Unionsländern zu begleiten; </w:t>
          </w:r>
        </w:p>
        <w:p w14:paraId="43FE8D0D" w14:textId="334B128A" w:rsidR="001408D7" w:rsidRPr="009D04AD" w:rsidRDefault="001408D7" w:rsidP="00E858BD">
          <w:pPr>
            <w:spacing w:after="120"/>
            <w:rPr>
              <w:rFonts w:eastAsiaTheme="minorHAnsi"/>
              <w:sz w:val="22"/>
              <w:lang w:val="de"/>
            </w:rPr>
          </w:pPr>
          <w:r w:rsidRPr="009D04AD">
            <w:rPr>
              <w:rFonts w:eastAsiaTheme="minorHAnsi"/>
              <w:sz w:val="22"/>
              <w:lang w:val="de"/>
            </w:rPr>
            <w:t xml:space="preserve">- mit einem risikobasierten Ansatz und mit angemessener Häufigkeit die zuständigen Behörden des Vereinigten Königreichs bei anderen amtlichen Kontrollen und Tätigkeiten als an Grenzkontrollstellen zu begleiten, die an Tieren und Waren auf allen Stufen der Produktion, der Verarbeitung, des Vertriebs und der Verwendung durchgeführt werden; </w:t>
          </w:r>
        </w:p>
        <w:p w14:paraId="17761659" w14:textId="64326E7E" w:rsidR="001408D7" w:rsidRPr="009D04AD" w:rsidRDefault="001408D7" w:rsidP="00E858BD">
          <w:pPr>
            <w:spacing w:after="120"/>
            <w:rPr>
              <w:rFonts w:eastAsiaTheme="minorHAnsi"/>
              <w:sz w:val="22"/>
              <w:lang w:val="de"/>
            </w:rPr>
          </w:pPr>
          <w:r w:rsidRPr="009D04AD">
            <w:rPr>
              <w:rFonts w:eastAsiaTheme="minorHAnsi"/>
              <w:sz w:val="22"/>
              <w:lang w:val="de"/>
            </w:rPr>
            <w:t xml:space="preserve">- in gutem Glauben und in enger Zusammenarbeit mit den zuständigen Behörden des Vereinigten Königreichs zu arbeiten; </w:t>
          </w:r>
        </w:p>
        <w:p w14:paraId="28441A04" w14:textId="3DB06656" w:rsidR="001408D7" w:rsidRPr="009D04AD" w:rsidRDefault="001408D7" w:rsidP="00E858BD">
          <w:pPr>
            <w:spacing w:after="120"/>
            <w:rPr>
              <w:rFonts w:eastAsiaTheme="minorHAnsi"/>
              <w:sz w:val="22"/>
              <w:lang w:val="de"/>
            </w:rPr>
          </w:pPr>
          <w:r w:rsidRPr="009D04AD">
            <w:rPr>
              <w:rFonts w:eastAsiaTheme="minorHAnsi"/>
              <w:sz w:val="22"/>
              <w:lang w:val="de"/>
            </w:rPr>
            <w:t xml:space="preserve">- die zuständigen Behörden des Vereinigten Königreichs um sachdienliche Informationen über die erfassten Tätigkeiten ersuchen; </w:t>
          </w:r>
        </w:p>
        <w:p w14:paraId="57A6E272" w14:textId="09572201" w:rsidR="001408D7" w:rsidRPr="009D04AD" w:rsidRDefault="00E858BD" w:rsidP="00E858BD">
          <w:pPr>
            <w:spacing w:after="120"/>
            <w:rPr>
              <w:rFonts w:eastAsiaTheme="minorHAnsi"/>
              <w:sz w:val="22"/>
              <w:lang w:val="de"/>
            </w:rPr>
          </w:pPr>
          <w:r w:rsidRPr="009D04AD">
            <w:rPr>
              <w:rFonts w:eastAsiaTheme="minorHAnsi"/>
              <w:sz w:val="22"/>
              <w:lang w:val="de"/>
            </w:rPr>
            <w:t xml:space="preserve">- </w:t>
          </w:r>
          <w:r w:rsidR="001408D7" w:rsidRPr="009D04AD">
            <w:rPr>
              <w:rFonts w:eastAsiaTheme="minorHAnsi"/>
              <w:sz w:val="22"/>
              <w:lang w:val="de"/>
            </w:rPr>
            <w:t xml:space="preserve">Überwachung der in den Informationssystemen verfügbaren Daten unter besonderer Berücksichtigung von TRACES; </w:t>
          </w:r>
        </w:p>
        <w:p w14:paraId="384A04D5" w14:textId="11CE0A78" w:rsidR="001408D7" w:rsidRPr="009D04AD" w:rsidRDefault="00E858BD" w:rsidP="00E858BD">
          <w:pPr>
            <w:spacing w:after="120"/>
            <w:rPr>
              <w:rFonts w:eastAsiaTheme="minorHAnsi"/>
              <w:sz w:val="22"/>
              <w:lang w:val="de"/>
            </w:rPr>
          </w:pPr>
          <w:r w:rsidRPr="009D04AD">
            <w:rPr>
              <w:rFonts w:eastAsiaTheme="minorHAnsi"/>
              <w:sz w:val="22"/>
              <w:lang w:val="de"/>
            </w:rPr>
            <w:t xml:space="preserve">- </w:t>
          </w:r>
          <w:r w:rsidR="001408D7" w:rsidRPr="009D04AD">
            <w:rPr>
              <w:rFonts w:eastAsiaTheme="minorHAnsi"/>
              <w:sz w:val="22"/>
              <w:lang w:val="de"/>
            </w:rPr>
            <w:t xml:space="preserve">Analyse dieser Informationen, um mögliche Probleme bei der Umsetzung des Unionsrechts zu ermitteln;  </w:t>
          </w:r>
        </w:p>
        <w:p w14:paraId="12B9C59B" w14:textId="68690EE9" w:rsidR="00803007" w:rsidRPr="009D04AD" w:rsidRDefault="00E858BD" w:rsidP="00E858BD">
          <w:pPr>
            <w:spacing w:after="120"/>
            <w:rPr>
              <w:rFonts w:eastAsiaTheme="minorHAnsi"/>
              <w:sz w:val="22"/>
              <w:lang w:val="de"/>
            </w:rPr>
          </w:pPr>
          <w:r w:rsidRPr="009D04AD">
            <w:rPr>
              <w:rFonts w:eastAsiaTheme="minorHAnsi"/>
              <w:sz w:val="22"/>
              <w:lang w:val="de"/>
            </w:rPr>
            <w:t xml:space="preserve">- </w:t>
          </w:r>
          <w:r w:rsidR="001408D7" w:rsidRPr="009D04AD">
            <w:rPr>
              <w:rFonts w:eastAsiaTheme="minorHAnsi"/>
              <w:sz w:val="22"/>
              <w:lang w:val="de"/>
            </w:rPr>
            <w:t>Beantragung von Kontrollmaßnahmen bei den zuständigen Behörden des Vereinigten Königreichs für die einzelnen Fälle, in denen weitere und/oder dringende Maßnahmen erforderlich sind</w:t>
          </w:r>
        </w:p>
      </w:sdtContent>
    </w:sdt>
    <w:p w14:paraId="221E4883" w14:textId="77777777" w:rsidR="00803007" w:rsidRPr="009D04AD" w:rsidRDefault="00803007" w:rsidP="00803007">
      <w:pPr>
        <w:pStyle w:val="ListNumber"/>
        <w:numPr>
          <w:ilvl w:val="0"/>
          <w:numId w:val="0"/>
        </w:numPr>
        <w:ind w:left="709" w:hanging="709"/>
        <w:rPr>
          <w:b/>
          <w:bCs/>
          <w:lang w:eastAsia="en-GB"/>
        </w:rPr>
      </w:pPr>
    </w:p>
    <w:p w14:paraId="7BDE8AFF" w14:textId="31F4D018" w:rsidR="00803007" w:rsidRPr="009D04AD" w:rsidRDefault="00803007" w:rsidP="00803007">
      <w:pPr>
        <w:pStyle w:val="ListNumber"/>
        <w:numPr>
          <w:ilvl w:val="0"/>
          <w:numId w:val="0"/>
        </w:numPr>
        <w:ind w:left="709" w:hanging="709"/>
        <w:rPr>
          <w:lang w:eastAsia="en-GB"/>
        </w:rPr>
      </w:pPr>
      <w:r w:rsidRPr="009D04AD">
        <w:rPr>
          <w:b/>
          <w:bCs/>
          <w:lang w:eastAsia="en-GB"/>
        </w:rPr>
        <w:t>Auswahlkriterien</w:t>
      </w:r>
      <w:r w:rsidR="007C07D8" w:rsidRPr="009D04AD">
        <w:rPr>
          <w:b/>
          <w:bCs/>
          <w:lang w:eastAsia="en-GB"/>
        </w:rPr>
        <w:t xml:space="preserve"> (wir suchen)</w:t>
      </w:r>
    </w:p>
    <w:sdt>
      <w:sdtPr>
        <w:rPr>
          <w:sz w:val="24"/>
          <w:szCs w:val="24"/>
          <w:lang w:val="en-US" w:eastAsia="en-GB"/>
        </w:rPr>
        <w:id w:val="-1767066427"/>
        <w:placeholder>
          <w:docPart w:val="B30E44B90B7F435497E9EE7D5097ED0B"/>
        </w:placeholder>
      </w:sdtPr>
      <w:sdtEndPr/>
      <w:sdtContent>
        <w:p w14:paraId="1BF18C2C" w14:textId="77777777" w:rsidR="0012541D" w:rsidRPr="009D04AD" w:rsidRDefault="0012541D" w:rsidP="0012541D">
          <w:pPr>
            <w:pStyle w:val="P68B1DB1-Normal5"/>
            <w:tabs>
              <w:tab w:val="left" w:pos="709"/>
            </w:tabs>
            <w:spacing w:after="0" w:line="240" w:lineRule="auto"/>
            <w:ind w:left="283" w:right="60"/>
            <w:jc w:val="both"/>
          </w:pPr>
          <w:r w:rsidRPr="009D04AD">
            <w:rPr>
              <w:u w:val="single"/>
            </w:rPr>
            <w:t>Hochschulabschluss</w:t>
          </w:r>
          <w:r w:rsidRPr="009D04AD">
            <w:t xml:space="preserve"> </w:t>
          </w:r>
        </w:p>
        <w:p w14:paraId="1C9B3D7E" w14:textId="376A55F7" w:rsidR="0012541D" w:rsidRPr="009D04AD" w:rsidRDefault="00E858BD" w:rsidP="00E858BD">
          <w:pPr>
            <w:pStyle w:val="P68B1DB1-Normal5"/>
            <w:tabs>
              <w:tab w:val="left" w:pos="709"/>
            </w:tabs>
            <w:spacing w:after="0" w:line="240" w:lineRule="auto"/>
            <w:ind w:left="283" w:right="1317"/>
          </w:pPr>
          <w:r w:rsidRPr="009D04AD">
            <w:t xml:space="preserve">- </w:t>
          </w:r>
          <w:r w:rsidR="0012541D" w:rsidRPr="009D04AD">
            <w:t xml:space="preserve">Hochschulabschluss oder </w:t>
          </w:r>
        </w:p>
        <w:p w14:paraId="0A92C585" w14:textId="0A4BBEED" w:rsidR="0012541D" w:rsidRPr="009D04AD" w:rsidRDefault="00E858BD" w:rsidP="00E858BD">
          <w:pPr>
            <w:pStyle w:val="P68B1DB1-Normal5"/>
            <w:tabs>
              <w:tab w:val="left" w:pos="709"/>
            </w:tabs>
            <w:spacing w:after="0" w:line="240" w:lineRule="auto"/>
            <w:ind w:left="283" w:right="1317"/>
          </w:pPr>
          <w:r w:rsidRPr="009D04AD">
            <w:lastRenderedPageBreak/>
            <w:t xml:space="preserve">- </w:t>
          </w:r>
          <w:r w:rsidR="0012541D" w:rsidRPr="009D04AD">
            <w:t>Berufsausbildung oder gleichwertige Berufserfahrung in folgenden Bereichen: Pflanzen,</w:t>
          </w:r>
          <w:r w:rsidRPr="009D04AD">
            <w:t xml:space="preserve"> </w:t>
          </w:r>
          <w:r w:rsidR="0012541D" w:rsidRPr="009D04AD">
            <w:t>Tiere und Lebensmittelproduktion – Veterinärmedizin – Pflanzengesundheit.</w:t>
          </w:r>
        </w:p>
        <w:p w14:paraId="3BB04261" w14:textId="77777777" w:rsidR="0012541D" w:rsidRPr="009D04AD" w:rsidRDefault="0012541D" w:rsidP="0012541D">
          <w:pPr>
            <w:tabs>
              <w:tab w:val="left" w:pos="709"/>
            </w:tabs>
            <w:spacing w:after="0"/>
            <w:ind w:left="283" w:right="60"/>
          </w:pPr>
        </w:p>
        <w:p w14:paraId="73EF4C84" w14:textId="77777777" w:rsidR="0012541D" w:rsidRPr="009D04AD" w:rsidRDefault="0012541D" w:rsidP="0012541D">
          <w:pPr>
            <w:pStyle w:val="P68B1DB1-Normal8"/>
            <w:tabs>
              <w:tab w:val="left" w:pos="709"/>
            </w:tabs>
            <w:spacing w:after="0" w:line="240" w:lineRule="auto"/>
            <w:ind w:left="283" w:right="60"/>
            <w:jc w:val="both"/>
          </w:pPr>
          <w:r w:rsidRPr="009D04AD">
            <w:t>Berufserfahrung</w:t>
          </w:r>
        </w:p>
        <w:p w14:paraId="3E575685" w14:textId="77777777" w:rsidR="0012541D" w:rsidRPr="009D04AD" w:rsidRDefault="0012541D" w:rsidP="0012541D">
          <w:pPr>
            <w:tabs>
              <w:tab w:val="left" w:pos="709"/>
            </w:tabs>
            <w:spacing w:after="0"/>
            <w:ind w:left="283" w:right="60"/>
          </w:pPr>
        </w:p>
        <w:p w14:paraId="379EFBD1" w14:textId="77777777" w:rsidR="0012541D" w:rsidRPr="009D04AD" w:rsidRDefault="0012541D" w:rsidP="0012541D">
          <w:pPr>
            <w:pStyle w:val="P68B1DB1-Normal5"/>
            <w:tabs>
              <w:tab w:val="left" w:pos="1134"/>
            </w:tabs>
            <w:spacing w:after="0" w:line="240" w:lineRule="auto"/>
            <w:ind w:left="567" w:right="60" w:hanging="284"/>
            <w:jc w:val="both"/>
          </w:pPr>
          <w:r w:rsidRPr="4AF1E8B7">
            <w:rPr>
              <w:lang w:val="de-DE"/>
            </w:rPr>
            <w:t>—</w:t>
          </w:r>
          <w:r>
            <w:tab/>
          </w:r>
          <w:r w:rsidRPr="4AF1E8B7">
            <w:rPr>
              <w:lang w:val="de-DE"/>
            </w:rPr>
            <w:t>Fundierte Kenntnis der EU-Rechtsvorschriften über die Gesundheit von Mensch, Tier und Pflanze.</w:t>
          </w:r>
        </w:p>
        <w:p w14:paraId="692F500C"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Interesse an den EU-Angelegenheiten und den internen Mechanismen der EU-Organe.</w:t>
          </w:r>
        </w:p>
        <w:p w14:paraId="571ED55E"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Mindestkenntnisse über das Austrittsabkommen des Vereinigten Königreichs und das Protokoll zu Irland/Nordirland.</w:t>
          </w:r>
        </w:p>
        <w:p w14:paraId="54EC5E66"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Mindestkenntnisse über die politischen Beziehungen zwischen Nordirland und der Republik Irland (Karfreitagsabkommen).</w:t>
          </w:r>
        </w:p>
        <w:p w14:paraId="0AEE5470"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Praktische Erfahrung (mindestens 5 Jahre) im Bereich Grenzkontrollstellen.</w:t>
          </w:r>
        </w:p>
        <w:p w14:paraId="7429F6F2"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Autonomer Nutzer des TRACES-Systems.</w:t>
          </w:r>
        </w:p>
        <w:p w14:paraId="08F38CD7" w14:textId="77777777" w:rsidR="0012541D" w:rsidRPr="009D04AD" w:rsidRDefault="0012541D" w:rsidP="0012541D">
          <w:pPr>
            <w:tabs>
              <w:tab w:val="left" w:pos="709"/>
            </w:tabs>
            <w:spacing w:after="0"/>
            <w:ind w:left="283" w:right="60"/>
          </w:pPr>
        </w:p>
        <w:p w14:paraId="026ECF61" w14:textId="77777777" w:rsidR="0012541D" w:rsidRPr="009D04AD" w:rsidRDefault="0012541D" w:rsidP="0012541D">
          <w:pPr>
            <w:pStyle w:val="P68B1DB1-Normal8"/>
            <w:tabs>
              <w:tab w:val="left" w:pos="709"/>
            </w:tabs>
            <w:spacing w:after="0" w:line="240" w:lineRule="auto"/>
            <w:ind w:left="283" w:right="60"/>
            <w:jc w:val="both"/>
          </w:pPr>
          <w:r w:rsidRPr="009D04AD">
            <w:t>Für die Ausübung der Tätigkeit erforderliche Sprachkenntnisse:</w:t>
          </w:r>
        </w:p>
        <w:p w14:paraId="70166359" w14:textId="77777777" w:rsidR="0012541D" w:rsidRPr="009D04AD" w:rsidRDefault="0012541D" w:rsidP="0012541D">
          <w:pPr>
            <w:tabs>
              <w:tab w:val="left" w:pos="709"/>
            </w:tabs>
            <w:spacing w:after="0"/>
            <w:ind w:left="283" w:right="60"/>
          </w:pPr>
        </w:p>
        <w:p w14:paraId="2A0F153A" w14:textId="10126782" w:rsidR="009321C6" w:rsidRPr="009D04AD" w:rsidRDefault="0012541D" w:rsidP="0012541D">
          <w:pPr>
            <w:rPr>
              <w:lang w:eastAsia="en-GB"/>
            </w:rPr>
          </w:pPr>
          <w:r w:rsidRPr="009D04AD">
            <w:t>Fließend Englisch</w:t>
          </w:r>
        </w:p>
      </w:sdtContent>
    </w:sdt>
    <w:p w14:paraId="3CF70F22" w14:textId="77777777" w:rsidR="00546DB1" w:rsidRPr="009D04AD" w:rsidRDefault="00546DB1" w:rsidP="00546DB1">
      <w:pPr>
        <w:tabs>
          <w:tab w:val="left" w:pos="426"/>
        </w:tabs>
        <w:spacing w:after="0"/>
        <w:rPr>
          <w:b/>
          <w:lang w:eastAsia="en-GB"/>
        </w:rPr>
      </w:pPr>
    </w:p>
    <w:p w14:paraId="1A5A092D" w14:textId="77777777" w:rsidR="00045272" w:rsidRPr="009D04AD" w:rsidRDefault="00045272" w:rsidP="007C07D8">
      <w:pPr>
        <w:pStyle w:val="ListNumber"/>
        <w:numPr>
          <w:ilvl w:val="0"/>
          <w:numId w:val="0"/>
        </w:numPr>
        <w:ind w:left="709" w:hanging="709"/>
        <w:rPr>
          <w:b/>
          <w:bCs/>
          <w:u w:val="single"/>
          <w:lang w:eastAsia="en-GB"/>
        </w:rPr>
      </w:pPr>
      <w:bookmarkStart w:id="1" w:name="_Hlk140511646"/>
    </w:p>
    <w:p w14:paraId="35FC3B72" w14:textId="77777777" w:rsidR="00045272" w:rsidRPr="009D04AD" w:rsidRDefault="00045272" w:rsidP="007C07D8">
      <w:pPr>
        <w:pStyle w:val="ListNumber"/>
        <w:numPr>
          <w:ilvl w:val="0"/>
          <w:numId w:val="0"/>
        </w:numPr>
        <w:ind w:left="709" w:hanging="709"/>
        <w:rPr>
          <w:b/>
          <w:bCs/>
          <w:u w:val="single"/>
          <w:lang w:eastAsia="en-GB"/>
        </w:rPr>
      </w:pPr>
    </w:p>
    <w:p w14:paraId="0C0698E7" w14:textId="0B1EC1C4" w:rsidR="00546DB1" w:rsidRPr="009D04AD" w:rsidRDefault="007C07D8" w:rsidP="007C07D8">
      <w:pPr>
        <w:pStyle w:val="ListNumber"/>
        <w:numPr>
          <w:ilvl w:val="0"/>
          <w:numId w:val="0"/>
        </w:numPr>
        <w:ind w:left="709" w:hanging="709"/>
        <w:rPr>
          <w:b/>
          <w:bCs/>
          <w:u w:val="single"/>
          <w:lang w:eastAsia="en-GB"/>
        </w:rPr>
      </w:pPr>
      <w:r w:rsidRPr="009D04AD">
        <w:rPr>
          <w:b/>
          <w:bCs/>
          <w:u w:val="single"/>
          <w:lang w:eastAsia="en-GB"/>
        </w:rPr>
        <w:t>Zulassungsbedingungen</w:t>
      </w:r>
    </w:p>
    <w:p w14:paraId="107D341A" w14:textId="2E447A9A" w:rsidR="007C07D8" w:rsidRPr="009D04AD" w:rsidRDefault="007C07D8" w:rsidP="007C07D8">
      <w:pPr>
        <w:rPr>
          <w:lang w:eastAsia="en-GB"/>
        </w:rPr>
      </w:pPr>
      <w:r w:rsidRPr="009D04AD">
        <w:rPr>
          <w:lang w:eastAsia="en-GB"/>
        </w:rPr>
        <w:t xml:space="preserve">Abordnungen fallen unter den </w:t>
      </w:r>
      <w:r w:rsidRPr="009D04AD">
        <w:rPr>
          <w:b/>
          <w:lang w:eastAsia="en-GB"/>
        </w:rPr>
        <w:t>Beschluss C(2008) 6866 der Kommission vom 12.11.2008</w:t>
      </w:r>
      <w:r w:rsidRPr="009D04AD">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9D04AD" w:rsidRDefault="007C07D8" w:rsidP="007C07D8">
      <w:pPr>
        <w:spacing w:after="0"/>
        <w:rPr>
          <w:lang w:eastAsia="en-GB"/>
        </w:rPr>
      </w:pPr>
      <w:r w:rsidRPr="009D04AD">
        <w:rPr>
          <w:lang w:eastAsia="en-GB"/>
        </w:rPr>
        <w:t>Gemäß dem ANS-Beschluss</w:t>
      </w:r>
      <w:r w:rsidR="00F60E71" w:rsidRPr="009D04AD">
        <w:rPr>
          <w:lang w:eastAsia="en-GB"/>
        </w:rPr>
        <w:t xml:space="preserve"> müssen Sie</w:t>
      </w:r>
      <w:r w:rsidRPr="009D04AD">
        <w:rPr>
          <w:lang w:eastAsia="en-GB"/>
        </w:rPr>
        <w:t xml:space="preserve"> </w:t>
      </w:r>
      <w:r w:rsidRPr="009D04AD">
        <w:rPr>
          <w:b/>
          <w:bCs/>
          <w:lang w:eastAsia="en-GB"/>
        </w:rPr>
        <w:t>zu Beginn der Abordnung</w:t>
      </w:r>
      <w:r w:rsidRPr="009D04AD">
        <w:rPr>
          <w:lang w:eastAsia="en-GB"/>
        </w:rPr>
        <w:t xml:space="preserve"> die folgenden Zulassungskriterien erfüllen:</w:t>
      </w:r>
    </w:p>
    <w:p w14:paraId="01801EF3" w14:textId="77777777" w:rsidR="00546DB1" w:rsidRPr="009D04AD" w:rsidRDefault="00546DB1" w:rsidP="00546DB1">
      <w:pPr>
        <w:spacing w:after="0"/>
        <w:ind w:left="426"/>
        <w:rPr>
          <w:lang w:eastAsia="en-GB"/>
        </w:rPr>
      </w:pPr>
    </w:p>
    <w:p w14:paraId="2B2FF37F" w14:textId="530B647B" w:rsidR="00546DB1" w:rsidRPr="009D04AD" w:rsidRDefault="00546DB1" w:rsidP="007C07D8">
      <w:pPr>
        <w:rPr>
          <w:lang w:eastAsia="en-GB"/>
        </w:rPr>
      </w:pPr>
      <w:r w:rsidRPr="009D04AD">
        <w:rPr>
          <w:u w:val="single"/>
          <w:lang w:eastAsia="en-GB"/>
        </w:rPr>
        <w:t>Berufserfahrung:</w:t>
      </w:r>
      <w:r w:rsidRPr="009D04AD">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9D04AD">
        <w:rPr>
          <w:u w:val="single"/>
          <w:lang w:eastAsia="en-GB"/>
        </w:rPr>
        <w:t>Dienstalter</w:t>
      </w:r>
      <w:r w:rsidRPr="009D04AD">
        <w:rPr>
          <w:lang w:eastAsia="en-GB"/>
        </w:rPr>
        <w:t xml:space="preserve">: ein Dienstalter von mindestens einem Jahr </w:t>
      </w:r>
      <w:r w:rsidR="007C07D8" w:rsidRPr="009D04AD">
        <w:rPr>
          <w:lang w:eastAsia="en-GB"/>
        </w:rPr>
        <w:t xml:space="preserve">(12 Monate) </w:t>
      </w:r>
      <w:r w:rsidRPr="009D04AD">
        <w:rPr>
          <w:lang w:eastAsia="en-GB"/>
        </w:rPr>
        <w:t>bei</w:t>
      </w:r>
      <w:r w:rsidR="00F60E71" w:rsidRPr="009D04AD">
        <w:rPr>
          <w:lang w:eastAsia="en-GB"/>
        </w:rPr>
        <w:t xml:space="preserve"> Ihrem derzeitigen</w:t>
      </w:r>
      <w:r w:rsidRPr="009D04AD">
        <w:rPr>
          <w:lang w:eastAsia="en-GB"/>
        </w:rPr>
        <w:t xml:space="preserve"> Arbeitgeber in einem dienst- oder vertragsrechtlichen Verhältnis.</w:t>
      </w:r>
      <w:r w:rsidRPr="00D605F4">
        <w:rPr>
          <w:lang w:eastAsia="en-GB"/>
        </w:rPr>
        <w:t xml:space="preserve">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bookmarkEnd w:id="1"/>
    <w:p w14:paraId="297A30D0" w14:textId="77777777" w:rsidR="00F55EF6" w:rsidRPr="00D605F4" w:rsidRDefault="00F55EF6">
      <w:pPr>
        <w:rPr>
          <w:lang w:eastAsia="en-GB"/>
        </w:rPr>
      </w:pPr>
    </w:p>
    <w:sectPr w:rsidR="00F55EF6"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38913"/>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5272"/>
    <w:rsid w:val="000B1076"/>
    <w:rsid w:val="000D7B5E"/>
    <w:rsid w:val="001203F8"/>
    <w:rsid w:val="0012541D"/>
    <w:rsid w:val="001408D7"/>
    <w:rsid w:val="002C5752"/>
    <w:rsid w:val="002F7504"/>
    <w:rsid w:val="00324D8D"/>
    <w:rsid w:val="0035094A"/>
    <w:rsid w:val="003874E2"/>
    <w:rsid w:val="0039387D"/>
    <w:rsid w:val="00394A86"/>
    <w:rsid w:val="003B2E38"/>
    <w:rsid w:val="00404DB1"/>
    <w:rsid w:val="0041218A"/>
    <w:rsid w:val="00433423"/>
    <w:rsid w:val="004D75AF"/>
    <w:rsid w:val="00546DB1"/>
    <w:rsid w:val="0056186B"/>
    <w:rsid w:val="006243BB"/>
    <w:rsid w:val="00676119"/>
    <w:rsid w:val="006D043D"/>
    <w:rsid w:val="006F44C9"/>
    <w:rsid w:val="00762013"/>
    <w:rsid w:val="00767E7E"/>
    <w:rsid w:val="007716E4"/>
    <w:rsid w:val="00795C41"/>
    <w:rsid w:val="007C07D8"/>
    <w:rsid w:val="007D0EC6"/>
    <w:rsid w:val="00803007"/>
    <w:rsid w:val="008102E0"/>
    <w:rsid w:val="0089735C"/>
    <w:rsid w:val="008D04E3"/>
    <w:rsid w:val="008D52CF"/>
    <w:rsid w:val="009321C6"/>
    <w:rsid w:val="009442BE"/>
    <w:rsid w:val="009B4A9D"/>
    <w:rsid w:val="009D04AD"/>
    <w:rsid w:val="009F1B98"/>
    <w:rsid w:val="009F216F"/>
    <w:rsid w:val="009F282C"/>
    <w:rsid w:val="00A26F93"/>
    <w:rsid w:val="00A40958"/>
    <w:rsid w:val="00A55AA2"/>
    <w:rsid w:val="00AB56F9"/>
    <w:rsid w:val="00AE00B9"/>
    <w:rsid w:val="00BC52FB"/>
    <w:rsid w:val="00BF6139"/>
    <w:rsid w:val="00C07259"/>
    <w:rsid w:val="00C161E1"/>
    <w:rsid w:val="00C16CCD"/>
    <w:rsid w:val="00C27C81"/>
    <w:rsid w:val="00CD33B4"/>
    <w:rsid w:val="00D2680B"/>
    <w:rsid w:val="00D605F4"/>
    <w:rsid w:val="00D978C8"/>
    <w:rsid w:val="00DA711C"/>
    <w:rsid w:val="00DA7336"/>
    <w:rsid w:val="00E35460"/>
    <w:rsid w:val="00E858BD"/>
    <w:rsid w:val="00E96674"/>
    <w:rsid w:val="00EB3060"/>
    <w:rsid w:val="00EC5C6B"/>
    <w:rsid w:val="00F55EF6"/>
    <w:rsid w:val="00F60E71"/>
    <w:rsid w:val="00F66922"/>
    <w:rsid w:val="00F703D6"/>
    <w:rsid w:val="00FC0876"/>
    <w:rsid w:val="4AF1E8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7">
    <w:name w:val="P68B1DB1-Normal7"/>
    <w:basedOn w:val="Normal"/>
    <w:rsid w:val="0012541D"/>
    <w:pPr>
      <w:spacing w:after="200" w:line="276" w:lineRule="auto"/>
      <w:jc w:val="left"/>
    </w:pPr>
    <w:rPr>
      <w:rFonts w:eastAsiaTheme="minorHAnsi"/>
      <w:sz w:val="22"/>
      <w:lang w:val="de"/>
    </w:rPr>
  </w:style>
  <w:style w:type="paragraph" w:customStyle="1" w:styleId="P68B1DB1-Normal5">
    <w:name w:val="P68B1DB1-Normal5"/>
    <w:basedOn w:val="Normal"/>
    <w:rsid w:val="0012541D"/>
    <w:pPr>
      <w:spacing w:after="200" w:line="276" w:lineRule="auto"/>
      <w:jc w:val="left"/>
    </w:pPr>
    <w:rPr>
      <w:sz w:val="22"/>
      <w:lang w:val="de"/>
    </w:rPr>
  </w:style>
  <w:style w:type="paragraph" w:customStyle="1" w:styleId="P68B1DB1-Normal8">
    <w:name w:val="P68B1DB1-Normal8"/>
    <w:basedOn w:val="Normal"/>
    <w:rsid w:val="0012541D"/>
    <w:pPr>
      <w:spacing w:after="200" w:line="276" w:lineRule="auto"/>
      <w:jc w:val="left"/>
    </w:pPr>
    <w:rPr>
      <w:sz w:val="22"/>
      <w:u w:val="single"/>
      <w:lang w:val="de"/>
    </w:rPr>
  </w:style>
  <w:style w:type="character" w:styleId="CommentReference">
    <w:name w:val="annotation reference"/>
    <w:basedOn w:val="DefaultParagraphFont"/>
    <w:semiHidden/>
    <w:locked/>
    <w:rsid w:val="00F66922"/>
    <w:rPr>
      <w:sz w:val="16"/>
      <w:szCs w:val="16"/>
    </w:rPr>
  </w:style>
  <w:style w:type="paragraph" w:styleId="CommentText">
    <w:name w:val="annotation text"/>
    <w:basedOn w:val="Normal"/>
    <w:link w:val="CommentTextChar"/>
    <w:semiHidden/>
    <w:locked/>
    <w:rsid w:val="00F66922"/>
    <w:rPr>
      <w:sz w:val="20"/>
    </w:rPr>
  </w:style>
  <w:style w:type="character" w:customStyle="1" w:styleId="CommentTextChar">
    <w:name w:val="Comment Text Char"/>
    <w:basedOn w:val="DefaultParagraphFont"/>
    <w:link w:val="CommentText"/>
    <w:semiHidden/>
    <w:rsid w:val="00F66922"/>
    <w:rPr>
      <w:sz w:val="20"/>
    </w:rPr>
  </w:style>
  <w:style w:type="paragraph" w:styleId="CommentSubject">
    <w:name w:val="annotation subject"/>
    <w:basedOn w:val="CommentText"/>
    <w:next w:val="CommentText"/>
    <w:link w:val="CommentSubjectChar"/>
    <w:semiHidden/>
    <w:unhideWhenUsed/>
    <w:locked/>
    <w:rsid w:val="00F66922"/>
    <w:rPr>
      <w:b/>
      <w:bCs/>
    </w:rPr>
  </w:style>
  <w:style w:type="character" w:customStyle="1" w:styleId="CommentSubjectChar">
    <w:name w:val="Comment Subject Char"/>
    <w:basedOn w:val="CommentTextChar"/>
    <w:link w:val="CommentSubject"/>
    <w:semiHidden/>
    <w:rsid w:val="00F6692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D978C8"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D978C8"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1E98821D332F4A4CAF929204555D2E6F"/>
        <w:category>
          <w:name w:val="General"/>
          <w:gallery w:val="placeholder"/>
        </w:category>
        <w:types>
          <w:type w:val="bbPlcHdr"/>
        </w:types>
        <w:behaviors>
          <w:behavior w:val="content"/>
        </w:behaviors>
        <w:guid w:val="{320C3BED-2872-4F1A-BE39-80B2A6A8EB3F}"/>
      </w:docPartPr>
      <w:docPartBody>
        <w:p w:rsidR="00A75056" w:rsidRDefault="00D978C8" w:rsidP="00D978C8">
          <w:pPr>
            <w:pStyle w:val="1E98821D332F4A4CAF929204555D2E6F"/>
          </w:pPr>
          <w:r w:rsidRPr="00803007">
            <w:rPr>
              <w:rStyle w:val="PlaceholderText"/>
            </w:rPr>
            <w:t>Click or tap here to enter text.</w:t>
          </w:r>
        </w:p>
      </w:docPartBody>
    </w:docPart>
    <w:docPart>
      <w:docPartPr>
        <w:name w:val="E7EEFC79D12B4C5D9D037709445C1C1E"/>
        <w:category>
          <w:name w:val="General"/>
          <w:gallery w:val="placeholder"/>
        </w:category>
        <w:types>
          <w:type w:val="bbPlcHdr"/>
        </w:types>
        <w:behaviors>
          <w:behavior w:val="content"/>
        </w:behaviors>
        <w:guid w:val="{D73B8508-B7DC-4BB5-B172-056FE226F989}"/>
      </w:docPartPr>
      <w:docPartBody>
        <w:p w:rsidR="00A75056" w:rsidRDefault="00D978C8" w:rsidP="00D978C8">
          <w:pPr>
            <w:pStyle w:val="E7EEFC79D12B4C5D9D037709445C1C1E"/>
          </w:pPr>
          <w:r w:rsidRPr="00803007">
            <w:rPr>
              <w:rStyle w:val="PlaceholderText"/>
            </w:rPr>
            <w:t>Click or tap here to enter text.</w:t>
          </w:r>
        </w:p>
      </w:docPartBody>
    </w:docPart>
    <w:docPart>
      <w:docPartPr>
        <w:name w:val="59B4684DB6FF4F5FBF693F73083D0333"/>
        <w:category>
          <w:name w:val="General"/>
          <w:gallery w:val="placeholder"/>
        </w:category>
        <w:types>
          <w:type w:val="bbPlcHdr"/>
        </w:types>
        <w:behaviors>
          <w:behavior w:val="content"/>
        </w:behaviors>
        <w:guid w:val="{B2ADF0C5-CEA5-41BD-A93B-6B108F62E6DA}"/>
      </w:docPartPr>
      <w:docPartBody>
        <w:p w:rsidR="00DA7336" w:rsidRDefault="00DA7336" w:rsidP="00DA7336">
          <w:pPr>
            <w:pStyle w:val="59B4684DB6FF4F5FBF693F73083D0333"/>
          </w:pPr>
          <w:r w:rsidRPr="00080A71">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1218A"/>
    <w:rsid w:val="0056186B"/>
    <w:rsid w:val="006D043D"/>
    <w:rsid w:val="00762013"/>
    <w:rsid w:val="008A7C76"/>
    <w:rsid w:val="008D04E3"/>
    <w:rsid w:val="009F282C"/>
    <w:rsid w:val="00A71FAD"/>
    <w:rsid w:val="00A75056"/>
    <w:rsid w:val="00B21BDA"/>
    <w:rsid w:val="00D978C8"/>
    <w:rsid w:val="00DA7336"/>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A7336"/>
    <w:rPr>
      <w:color w:val="288061"/>
    </w:rPr>
  </w:style>
  <w:style w:type="paragraph" w:customStyle="1" w:styleId="1E98821D332F4A4CAF929204555D2E6F">
    <w:name w:val="1E98821D332F4A4CAF929204555D2E6F"/>
    <w:rsid w:val="00D978C8"/>
  </w:style>
  <w:style w:type="paragraph" w:customStyle="1" w:styleId="E7EEFC79D12B4C5D9D037709445C1C1E">
    <w:name w:val="E7EEFC79D12B4C5D9D037709445C1C1E"/>
    <w:rsid w:val="00D978C8"/>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9B4684DB6FF4F5FBF693F73083D0333">
    <w:name w:val="59B4684DB6FF4F5FBF693F73083D0333"/>
    <w:rsid w:val="00DA73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7A0E9955-8BA9-4E72-B04D-D1AB3C8E51EF}">
  <ds:schemaRefs>
    <ds:schemaRef ds:uri="http://schemas.microsoft.com/sharepoint/v3/contenttype/forms"/>
  </ds:schemaRefs>
</ds:datastoreItem>
</file>

<file path=customXml/itemProps2.xml><?xml version="1.0" encoding="utf-8"?>
<ds:datastoreItem xmlns:ds="http://schemas.openxmlformats.org/officeDocument/2006/customXml" ds:itemID="{37C89E91-B27D-438F-86F1-696BF09FE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9FAC7337-D484-44FA-8F53-F7118160D26B}">
  <ds:schemaRefs>
    <ds:schemaRef ds:uri="http://schemas.microsoft.com/office/2006/metadata/properties"/>
    <ds:schemaRef ds:uri="http://schemas.microsoft.com/office/infopath/2007/PartnerControls"/>
    <ds:schemaRef ds:uri="30c666ed-fe46-43d6-bf30-6de2567680e6"/>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1307</Words>
  <Characters>7452</Characters>
  <Application>Microsoft Office Word</Application>
  <DocSecurity>0</DocSecurity>
  <PresentationFormat>Microsoft Word 14.0</PresentationFormat>
  <Lines>62</Lines>
  <Paragraphs>17</Paragraphs>
  <ScaleCrop>true</ScaleCrop>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11</cp:revision>
  <dcterms:created xsi:type="dcterms:W3CDTF">2025-03-17T10:40:00Z</dcterms:created>
  <dcterms:modified xsi:type="dcterms:W3CDTF">2025-03-27T16:46:00Z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y fmtid="{D5CDD505-2E9C-101B-9397-08002B2CF9AE}" pid="10" name="MediaServiceImageTags">
    <vt:lpwstr/>
  </property>
</Properties>
</file>